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7D086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</w:p>
    <w:p w14:paraId="54777168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14:paraId="05467CA0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Chief </w:t>
      </w:r>
      <w:r w:rsidRPr="00895A5C">
        <w:rPr>
          <w:rFonts w:ascii="Arial" w:hAnsi="Arial" w:cs="Arial"/>
        </w:rPr>
        <w:t>Director: Transversal Contracting</w:t>
      </w:r>
    </w:p>
    <w:p w14:paraId="7C27B16E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14:paraId="19CEC8B7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14:paraId="2CF6E2C8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14:paraId="6ADDB3F9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</w:p>
    <w:p w14:paraId="564E4ED1" w14:textId="564814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Attention: </w:t>
      </w:r>
      <w:r w:rsidR="00F712CB" w:rsidRPr="00F712CB">
        <w:rPr>
          <w:rFonts w:ascii="Arial" w:hAnsi="Arial" w:cs="Arial"/>
        </w:rPr>
        <w:t>Ms Nacy Ravele</w:t>
      </w:r>
    </w:p>
    <w:p w14:paraId="15328F68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</w:p>
    <w:p w14:paraId="4F956BDD" w14:textId="7CC077CE" w:rsidR="000B7996" w:rsidRPr="00311F83" w:rsidRDefault="000B7996" w:rsidP="00311F83">
      <w:pPr>
        <w:autoSpaceDE w:val="0"/>
        <w:autoSpaceDN w:val="0"/>
        <w:adjustRightInd w:val="0"/>
        <w:spacing w:after="240" w:line="288" w:lineRule="auto"/>
        <w:textAlignment w:val="center"/>
        <w:rPr>
          <w:rFonts w:ascii="Arial" w:hAnsi="Arial" w:cs="Arial"/>
          <w:b/>
          <w:color w:val="000000"/>
          <w:sz w:val="22"/>
          <w:szCs w:val="22"/>
          <w:lang w:val="en-US"/>
        </w:rPr>
      </w:pPr>
      <w:r>
        <w:rPr>
          <w:rFonts w:ascii="Arial" w:hAnsi="Arial" w:cs="Arial"/>
          <w:b/>
        </w:rPr>
        <w:t>INVITATION TO PARTICIPATE ON TRANSVERSAL CONTRACT</w:t>
      </w:r>
      <w:r w:rsidRPr="00B30A55">
        <w:rPr>
          <w:rFonts w:ascii="Arial" w:hAnsi="Arial" w:cs="Arial"/>
          <w:b/>
        </w:rPr>
        <w:t xml:space="preserve"> </w:t>
      </w:r>
      <w:r w:rsidR="00F712CB" w:rsidRPr="00645408">
        <w:rPr>
          <w:rFonts w:ascii="Arial" w:hAnsi="Arial" w:cs="Arial"/>
          <w:b/>
          <w:color w:val="000000"/>
          <w:sz w:val="22"/>
          <w:szCs w:val="22"/>
          <w:lang w:val="en-US"/>
        </w:rPr>
        <w:t>RT</w:t>
      </w:r>
      <w:r w:rsidR="00311F83">
        <w:rPr>
          <w:rFonts w:ascii="Arial" w:hAnsi="Arial" w:cs="Arial"/>
          <w:b/>
          <w:color w:val="000000"/>
          <w:sz w:val="22"/>
          <w:szCs w:val="22"/>
          <w:lang w:val="en-US"/>
        </w:rPr>
        <w:t>274-2023</w:t>
      </w:r>
      <w:r w:rsidR="00F712CB" w:rsidRPr="00645408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:  </w:t>
      </w:r>
      <w:r w:rsidR="00311F83" w:rsidRPr="00B15C49">
        <w:rPr>
          <w:rFonts w:ascii="Arial" w:hAnsi="Arial" w:cs="Arial"/>
          <w:b/>
          <w:bCs/>
          <w:lang w:val="en-US"/>
        </w:rPr>
        <w:t xml:space="preserve">SUPPLY </w:t>
      </w:r>
      <w:r w:rsidR="00311F83">
        <w:rPr>
          <w:rFonts w:ascii="Arial" w:hAnsi="Arial" w:cs="Arial"/>
          <w:b/>
          <w:bCs/>
          <w:lang w:val="en-US"/>
        </w:rPr>
        <w:t>AND</w:t>
      </w:r>
      <w:r w:rsidR="00311F83" w:rsidRPr="00B15C49">
        <w:rPr>
          <w:rFonts w:ascii="Arial" w:hAnsi="Arial" w:cs="Arial"/>
          <w:b/>
          <w:bCs/>
          <w:lang w:val="en-US"/>
        </w:rPr>
        <w:t xml:space="preserve"> DELIVERY </w:t>
      </w:r>
      <w:bookmarkStart w:id="0" w:name="_Hlk156381626"/>
      <w:r w:rsidR="00311F83" w:rsidRPr="00B15C49">
        <w:rPr>
          <w:rFonts w:ascii="Arial" w:hAnsi="Arial" w:cs="Arial"/>
          <w:b/>
          <w:bCs/>
          <w:lang w:val="en-US"/>
        </w:rPr>
        <w:t>OF</w:t>
      </w:r>
      <w:r w:rsidR="00311F83">
        <w:rPr>
          <w:rFonts w:ascii="Arial" w:hAnsi="Arial" w:cs="Arial"/>
          <w:b/>
          <w:bCs/>
          <w:lang w:val="en-US"/>
        </w:rPr>
        <w:t xml:space="preserve"> HEARING AIDS, IMPLANTABLE DEVICES AND EQUIPMENT</w:t>
      </w:r>
      <w:bookmarkEnd w:id="0"/>
      <w:r w:rsidR="00311F83">
        <w:rPr>
          <w:rFonts w:ascii="Arial" w:hAnsi="Arial" w:cs="Arial"/>
          <w:b/>
          <w:bCs/>
          <w:lang w:val="en-US"/>
        </w:rPr>
        <w:t xml:space="preserve"> </w:t>
      </w:r>
      <w:r w:rsidR="00311F83" w:rsidRPr="00B15C49">
        <w:rPr>
          <w:rFonts w:ascii="Arial" w:hAnsi="Arial" w:cs="Arial"/>
          <w:b/>
          <w:bCs/>
          <w:lang w:val="en-US"/>
        </w:rPr>
        <w:t xml:space="preserve">TO THE STATE FOR THE PERIOD </w:t>
      </w:r>
      <w:r w:rsidR="00311F83" w:rsidRPr="002548EC">
        <w:rPr>
          <w:rFonts w:ascii="Arial" w:hAnsi="Arial" w:cs="Arial"/>
          <w:b/>
          <w:color w:val="000000"/>
          <w:sz w:val="22"/>
          <w:szCs w:val="22"/>
          <w:lang w:val="en-US"/>
        </w:rPr>
        <w:t>OF THIRTY-SIX (36) MONTHS</w:t>
      </w:r>
    </w:p>
    <w:p w14:paraId="3257E955" w14:textId="79E341AF" w:rsidR="000B7996" w:rsidRDefault="000B7996" w:rsidP="001E617D">
      <w:pPr>
        <w:spacing w:before="120" w:after="12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For and on behalf of ____________________________________</w:t>
      </w:r>
      <w:r>
        <w:rPr>
          <w:rFonts w:ascii="Arial" w:hAnsi="Arial" w:cs="Arial"/>
          <w:i/>
          <w:sz w:val="20"/>
          <w:szCs w:val="20"/>
        </w:rPr>
        <w:t>(</w:t>
      </w:r>
      <w:r w:rsidRPr="002C7504">
        <w:rPr>
          <w:rFonts w:ascii="Arial" w:hAnsi="Arial" w:cs="Arial"/>
          <w:i/>
          <w:sz w:val="16"/>
          <w:szCs w:val="16"/>
        </w:rPr>
        <w:t>State Institution name)</w:t>
      </w:r>
    </w:p>
    <w:p w14:paraId="62C5907F" w14:textId="77777777" w:rsidR="000B7996" w:rsidRPr="00012E37" w:rsidRDefault="000B7996" w:rsidP="00012E37">
      <w:pPr>
        <w:jc w:val="both"/>
        <w:rPr>
          <w:rFonts w:ascii="Arial" w:hAnsi="Arial" w:cs="Arial"/>
          <w:i/>
          <w:sz w:val="16"/>
          <w:szCs w:val="16"/>
        </w:rPr>
      </w:pPr>
      <w:r w:rsidRPr="00012E37">
        <w:rPr>
          <w:rFonts w:ascii="Arial" w:hAnsi="Arial" w:cs="Arial"/>
          <w:i/>
          <w:sz w:val="16"/>
          <w:szCs w:val="16"/>
        </w:rPr>
        <w:t>(Select the applicable section below and provide the information required)</w:t>
      </w:r>
    </w:p>
    <w:p w14:paraId="50453E7D" w14:textId="70765F36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</w:p>
    <w:p w14:paraId="0D836FE8" w14:textId="6A0806C3" w:rsidR="000B7996" w:rsidRDefault="00012E37" w:rsidP="00012E37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BC2536" wp14:editId="6CDC1FC7">
                <wp:simplePos x="0" y="0"/>
                <wp:positionH relativeFrom="column">
                  <wp:posOffset>34290</wp:posOffset>
                </wp:positionH>
                <wp:positionV relativeFrom="paragraph">
                  <wp:posOffset>55880</wp:posOffset>
                </wp:positionV>
                <wp:extent cx="241935" cy="207010"/>
                <wp:effectExtent l="15240" t="13335" r="9525" b="8255"/>
                <wp:wrapNone/>
                <wp:docPr id="15961422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8A81FE" id="Rectangle 2" o:spid="_x0000_s1026" style="position:absolute;margin-left:2.7pt;margin-top:4.4pt;width:19.05pt;height:1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PiCQIAABYEAAAOAAAAZHJzL2Uyb0RvYy54bWysU9uO2yAQfa/Uf0C8N7bTpMlacVarbFNV&#10;2l6kbT+AYGyjYoYOJE769R2IN5tenqrygBgGDmfOHFa3x96wg0KvwVa8mOScKSuh1rat+Ncv21d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" strokeweight="1.25pt"/>
            </w:pict>
          </mc:Fallback>
        </mc:AlternateContent>
      </w:r>
      <w:r w:rsidR="000B7996">
        <w:rPr>
          <w:rFonts w:ascii="Arial" w:hAnsi="Arial" w:cs="Arial"/>
        </w:rPr>
        <w:t xml:space="preserve">        YES, we accept the invitation to participate </w:t>
      </w:r>
      <w:r>
        <w:rPr>
          <w:rFonts w:ascii="Arial" w:hAnsi="Arial" w:cs="Arial"/>
        </w:rPr>
        <w:t>in</w:t>
      </w:r>
      <w:r w:rsidR="000B799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above-mentioned</w:t>
      </w:r>
      <w:r w:rsidR="000B7996">
        <w:rPr>
          <w:rFonts w:ascii="Arial" w:hAnsi="Arial" w:cs="Arial"/>
        </w:rPr>
        <w:t xml:space="preserve"> Transversal Term Contract.</w:t>
      </w:r>
      <w:r>
        <w:rPr>
          <w:rFonts w:ascii="Arial" w:hAnsi="Arial" w:cs="Arial"/>
        </w:rPr>
        <w:t xml:space="preserve"> </w:t>
      </w:r>
      <w:r w:rsidR="000B7996">
        <w:rPr>
          <w:rFonts w:ascii="Arial" w:hAnsi="Arial" w:cs="Arial"/>
        </w:rPr>
        <w:t xml:space="preserve">The </w:t>
      </w:r>
      <w:r w:rsidR="000B7996" w:rsidRPr="00895A5C">
        <w:rPr>
          <w:rFonts w:ascii="Arial" w:hAnsi="Arial" w:cs="Arial"/>
        </w:rPr>
        <w:t>institution has an estimated budget of R_____________________ for the procurem</w:t>
      </w:r>
      <w:r w:rsidR="000B7996">
        <w:rPr>
          <w:rFonts w:ascii="Arial" w:hAnsi="Arial" w:cs="Arial"/>
        </w:rPr>
        <w:t xml:space="preserve">ent of items on </w:t>
      </w:r>
      <w:r w:rsidR="000B7996" w:rsidRPr="00F712CB">
        <w:rPr>
          <w:rFonts w:ascii="Arial" w:hAnsi="Arial" w:cs="Arial"/>
        </w:rPr>
        <w:t>RT</w:t>
      </w:r>
      <w:r w:rsidR="00311F83">
        <w:rPr>
          <w:rFonts w:ascii="Arial" w:hAnsi="Arial" w:cs="Arial"/>
        </w:rPr>
        <w:t>274-2023</w:t>
      </w:r>
      <w:r w:rsidR="000B7996">
        <w:rPr>
          <w:rFonts w:ascii="Arial" w:hAnsi="Arial" w:cs="Arial"/>
        </w:rPr>
        <w:t xml:space="preserve"> for the period </w:t>
      </w:r>
      <w:r w:rsidR="00311F83">
        <w:rPr>
          <w:rFonts w:ascii="Arial" w:hAnsi="Arial" w:cs="Arial"/>
        </w:rPr>
        <w:t>of 36 Months</w:t>
      </w:r>
      <w:r w:rsidR="000B7996">
        <w:rPr>
          <w:rFonts w:ascii="Arial" w:hAnsi="Arial" w:cs="Arial"/>
        </w:rPr>
        <w:t>.</w:t>
      </w:r>
    </w:p>
    <w:p w14:paraId="0668D759" w14:textId="1DBBCD70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</w:p>
    <w:p w14:paraId="6FBD8C2C" w14:textId="77777777" w:rsidR="0068313A" w:rsidRDefault="0068313A" w:rsidP="0068313A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EC5066" wp14:editId="5738F20E">
                <wp:simplePos x="0" y="0"/>
                <wp:positionH relativeFrom="column">
                  <wp:posOffset>34290</wp:posOffset>
                </wp:positionH>
                <wp:positionV relativeFrom="paragraph">
                  <wp:posOffset>58420</wp:posOffset>
                </wp:positionV>
                <wp:extent cx="241935" cy="207010"/>
                <wp:effectExtent l="15240" t="15875" r="9525" b="15240"/>
                <wp:wrapNone/>
                <wp:docPr id="9589712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A5DAF8" id="Rectangle 1" o:spid="_x0000_s1026" style="position:absolute;margin-left:2.7pt;margin-top:4.6pt;width:19.05pt;height:1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PiCQIAABYEAAAOAAAAZHJzL2Uyb0RvYy54bWysU9uO2yAQfa/Uf0C8N7bTpMlacVarbFNV&#10;2l6kbT+AYGyjYoYOJE769R2IN5tenqrygBgGDmfOHFa3x96wg0KvwVa8mOScKSuh1rat+Ncv21d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" strokeweight="1.25pt"/>
            </w:pict>
          </mc:Fallback>
        </mc:AlternateContent>
      </w:r>
      <w:r w:rsidR="000B7996">
        <w:rPr>
          <w:rFonts w:ascii="Arial" w:hAnsi="Arial" w:cs="Arial"/>
        </w:rPr>
        <w:t xml:space="preserve">        NO, we decline the invitation to participate </w:t>
      </w:r>
      <w:r>
        <w:rPr>
          <w:rFonts w:ascii="Arial" w:hAnsi="Arial" w:cs="Arial"/>
        </w:rPr>
        <w:t>in</w:t>
      </w:r>
      <w:r w:rsidR="000B799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above-mentioned</w:t>
      </w:r>
      <w:r w:rsidR="000B7996">
        <w:rPr>
          <w:rFonts w:ascii="Arial" w:hAnsi="Arial" w:cs="Arial"/>
        </w:rPr>
        <w:t xml:space="preserve"> Transversal Term Contract</w:t>
      </w:r>
      <w:r>
        <w:rPr>
          <w:rFonts w:ascii="Arial" w:hAnsi="Arial" w:cs="Arial"/>
        </w:rPr>
        <w:t xml:space="preserve"> and the </w:t>
      </w:r>
      <w:r w:rsidR="000B7996">
        <w:rPr>
          <w:rFonts w:ascii="Arial" w:hAnsi="Arial" w:cs="Arial"/>
        </w:rPr>
        <w:t xml:space="preserve">reason for not participating </w:t>
      </w:r>
      <w:r>
        <w:rPr>
          <w:rFonts w:ascii="Arial" w:hAnsi="Arial" w:cs="Arial"/>
        </w:rPr>
        <w:t>in</w:t>
      </w:r>
      <w:r w:rsidR="000B799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above-mentioned</w:t>
      </w:r>
      <w:r w:rsidR="000B7996">
        <w:rPr>
          <w:rFonts w:ascii="Arial" w:hAnsi="Arial" w:cs="Arial"/>
        </w:rPr>
        <w:t xml:space="preserve"> contract is____________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_____________________________________________________________________________________________________________________________________</w:t>
      </w:r>
    </w:p>
    <w:p w14:paraId="349B6388" w14:textId="78A1BC31" w:rsidR="000B7996" w:rsidRDefault="000B7996" w:rsidP="0068313A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herewith acknowledge and confirm that the information provided above is true and correct.  </w:t>
      </w:r>
    </w:p>
    <w:p w14:paraId="48461AF1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</w:p>
    <w:p w14:paraId="448474C7" w14:textId="39548E34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Kind Regards</w:t>
      </w:r>
    </w:p>
    <w:p w14:paraId="7BE0351B" w14:textId="6362534E" w:rsidR="0068313A" w:rsidRDefault="0068313A" w:rsidP="000B7996">
      <w:pPr>
        <w:spacing w:line="276" w:lineRule="auto"/>
        <w:jc w:val="both"/>
        <w:rPr>
          <w:rFonts w:ascii="Arial" w:hAnsi="Arial" w:cs="Arial"/>
        </w:rPr>
      </w:pPr>
    </w:p>
    <w:p w14:paraId="4E22B2F9" w14:textId="2438D9EB" w:rsidR="0068313A" w:rsidRDefault="0068313A" w:rsidP="000B7996">
      <w:pPr>
        <w:spacing w:line="276" w:lineRule="auto"/>
        <w:jc w:val="both"/>
        <w:rPr>
          <w:rFonts w:ascii="Arial" w:hAnsi="Arial" w:cs="Arial"/>
        </w:rPr>
      </w:pPr>
    </w:p>
    <w:p w14:paraId="340CCF95" w14:textId="77777777" w:rsidR="0068313A" w:rsidRPr="00B1191D" w:rsidRDefault="0068313A" w:rsidP="000B799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F019F8" w:rsidRPr="00B1191D" w14:paraId="0005576F" w14:textId="77777777" w:rsidTr="00F019F8">
        <w:trPr>
          <w:trHeight w:val="80"/>
        </w:trPr>
        <w:tc>
          <w:tcPr>
            <w:tcW w:w="1560" w:type="dxa"/>
          </w:tcPr>
          <w:p w14:paraId="085EB888" w14:textId="77777777" w:rsidR="00F019F8" w:rsidRPr="00B1191D" w:rsidRDefault="00F019F8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34D9E0BF" w14:textId="77777777" w:rsidR="00F019F8" w:rsidRPr="00B1191D" w:rsidRDefault="00F019F8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258FC0BA" w14:textId="77777777" w:rsidR="00F019F8" w:rsidRPr="00B1191D" w:rsidRDefault="00F019F8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16E16209" w14:textId="77777777" w:rsidR="00F019F8" w:rsidRPr="00B1191D" w:rsidRDefault="00F019F8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F019F8" w:rsidRPr="00B1191D" w14:paraId="12FEFA44" w14:textId="77777777" w:rsidTr="00F019F8">
        <w:tc>
          <w:tcPr>
            <w:tcW w:w="4536" w:type="dxa"/>
            <w:gridSpan w:val="4"/>
          </w:tcPr>
          <w:p w14:paraId="67F7E363" w14:textId="77777777" w:rsidR="00F019F8" w:rsidRPr="00B1191D" w:rsidRDefault="00F019F8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Name and Surname: </w:t>
            </w:r>
          </w:p>
        </w:tc>
      </w:tr>
      <w:tr w:rsidR="00F019F8" w:rsidRPr="00B1191D" w14:paraId="2DB79C0D" w14:textId="77777777" w:rsidTr="00F019F8">
        <w:tc>
          <w:tcPr>
            <w:tcW w:w="4536" w:type="dxa"/>
            <w:gridSpan w:val="4"/>
          </w:tcPr>
          <w:p w14:paraId="5AD3CB62" w14:textId="77777777" w:rsidR="00F019F8" w:rsidRPr="00B1191D" w:rsidRDefault="00F019F8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119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19F8" w:rsidRPr="00B1191D" w14:paraId="77755C43" w14:textId="77777777" w:rsidTr="00F019F8">
        <w:tc>
          <w:tcPr>
            <w:tcW w:w="4536" w:type="dxa"/>
            <w:gridSpan w:val="4"/>
          </w:tcPr>
          <w:p w14:paraId="77EA63E1" w14:textId="77777777" w:rsidR="00F019F8" w:rsidRPr="00B1191D" w:rsidRDefault="00F019F8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019F8" w:rsidRPr="00B1191D" w14:paraId="7A791A61" w14:textId="77777777" w:rsidTr="00F019F8">
        <w:tc>
          <w:tcPr>
            <w:tcW w:w="4536" w:type="dxa"/>
            <w:gridSpan w:val="4"/>
          </w:tcPr>
          <w:p w14:paraId="6C615E43" w14:textId="6D62539C" w:rsidR="00F019F8" w:rsidRPr="00B1191D" w:rsidRDefault="00F019F8" w:rsidP="00A21FD5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Senior Manager SCM Unit</w:t>
            </w:r>
          </w:p>
        </w:tc>
      </w:tr>
      <w:tr w:rsidR="00F019F8" w:rsidRPr="00B1191D" w14:paraId="7AE88B55" w14:textId="77777777" w:rsidTr="00F019F8">
        <w:tc>
          <w:tcPr>
            <w:tcW w:w="4536" w:type="dxa"/>
            <w:gridSpan w:val="4"/>
          </w:tcPr>
          <w:p w14:paraId="12F5EC75" w14:textId="2775BA9D" w:rsidR="00F019F8" w:rsidRPr="00B1191D" w:rsidRDefault="00F019F8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F019F8" w:rsidRPr="00B1191D" w14:paraId="7AD6FE59" w14:textId="77777777" w:rsidTr="00F019F8">
        <w:tc>
          <w:tcPr>
            <w:tcW w:w="4536" w:type="dxa"/>
            <w:gridSpan w:val="4"/>
          </w:tcPr>
          <w:p w14:paraId="46362E4B" w14:textId="77777777" w:rsidR="00F019F8" w:rsidRPr="00B1191D" w:rsidRDefault="00F019F8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880DF58" w14:textId="5E195FAC" w:rsidR="000B7996" w:rsidRPr="00B1191D" w:rsidRDefault="000B7996" w:rsidP="000B799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E781FBB" w14:textId="083F3D3D" w:rsidR="00CA20E4" w:rsidRDefault="00CA20E4" w:rsidP="000B799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1D02CE" w14:textId="77777777" w:rsidR="00B1191D" w:rsidRPr="00B1191D" w:rsidRDefault="00B1191D" w:rsidP="000B799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B1191D" w:rsidRPr="00B1191D" w14:paraId="0708C88F" w14:textId="77777777" w:rsidTr="00A21FD5">
        <w:trPr>
          <w:trHeight w:val="80"/>
        </w:trPr>
        <w:tc>
          <w:tcPr>
            <w:tcW w:w="1560" w:type="dxa"/>
          </w:tcPr>
          <w:p w14:paraId="4E679E39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782DD974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11FC34CC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1382411E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B1191D" w:rsidRPr="00B1191D" w14:paraId="42719B33" w14:textId="77777777" w:rsidTr="00A21FD5">
        <w:tc>
          <w:tcPr>
            <w:tcW w:w="4536" w:type="dxa"/>
            <w:gridSpan w:val="4"/>
          </w:tcPr>
          <w:p w14:paraId="7702D350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B1191D" w:rsidRPr="00B1191D" w14:paraId="2ACE6D3D" w14:textId="77777777" w:rsidTr="00A21FD5">
        <w:tc>
          <w:tcPr>
            <w:tcW w:w="4536" w:type="dxa"/>
            <w:gridSpan w:val="4"/>
          </w:tcPr>
          <w:p w14:paraId="1B5BC62D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119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1191D" w:rsidRPr="00B1191D" w14:paraId="07459AF9" w14:textId="77777777" w:rsidTr="00A21FD5">
        <w:tc>
          <w:tcPr>
            <w:tcW w:w="4536" w:type="dxa"/>
            <w:gridSpan w:val="4"/>
          </w:tcPr>
          <w:p w14:paraId="4C417C2D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1191D" w:rsidRPr="00B1191D" w14:paraId="69B50602" w14:textId="77777777" w:rsidTr="00A21FD5">
        <w:tc>
          <w:tcPr>
            <w:tcW w:w="4536" w:type="dxa"/>
            <w:gridSpan w:val="4"/>
          </w:tcPr>
          <w:p w14:paraId="14570705" w14:textId="7F0216BF" w:rsidR="00B1191D" w:rsidRPr="00B1191D" w:rsidRDefault="00B1191D" w:rsidP="00A21FD5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Chief Financial Officer</w:t>
            </w:r>
          </w:p>
        </w:tc>
      </w:tr>
      <w:tr w:rsidR="00B1191D" w:rsidRPr="00B1191D" w14:paraId="03F72F81" w14:textId="77777777" w:rsidTr="00A21FD5">
        <w:tc>
          <w:tcPr>
            <w:tcW w:w="4536" w:type="dxa"/>
            <w:gridSpan w:val="4"/>
          </w:tcPr>
          <w:p w14:paraId="60B46798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B1191D" w:rsidRPr="00B1191D" w14:paraId="60FEBDEF" w14:textId="77777777" w:rsidTr="00A21FD5">
        <w:tc>
          <w:tcPr>
            <w:tcW w:w="4536" w:type="dxa"/>
            <w:gridSpan w:val="4"/>
          </w:tcPr>
          <w:p w14:paraId="3CE60FF3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0F5B54B" w14:textId="4769AF62" w:rsidR="00CA20E4" w:rsidRPr="00B1191D" w:rsidRDefault="00CA20E4" w:rsidP="000B799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C7A1AF1" w14:textId="5D019B23" w:rsidR="00CA20E4" w:rsidRDefault="00CA20E4" w:rsidP="000B799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1A962C3" w14:textId="77777777" w:rsidR="00B1191D" w:rsidRPr="00B1191D" w:rsidRDefault="00B1191D" w:rsidP="000B799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B1191D" w:rsidRPr="00B1191D" w14:paraId="08662C23" w14:textId="77777777" w:rsidTr="00A21FD5">
        <w:trPr>
          <w:trHeight w:val="80"/>
        </w:trPr>
        <w:tc>
          <w:tcPr>
            <w:tcW w:w="1560" w:type="dxa"/>
          </w:tcPr>
          <w:p w14:paraId="27C95FCE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736D1D7A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3C10C1A3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69E16ED7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B1191D" w:rsidRPr="00B1191D" w14:paraId="78363D12" w14:textId="77777777" w:rsidTr="00A21FD5">
        <w:tc>
          <w:tcPr>
            <w:tcW w:w="4536" w:type="dxa"/>
            <w:gridSpan w:val="4"/>
          </w:tcPr>
          <w:p w14:paraId="52B8021F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B1191D" w:rsidRPr="00B1191D" w14:paraId="31898092" w14:textId="77777777" w:rsidTr="00A21FD5">
        <w:tc>
          <w:tcPr>
            <w:tcW w:w="4536" w:type="dxa"/>
            <w:gridSpan w:val="4"/>
          </w:tcPr>
          <w:p w14:paraId="53D1C543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119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1191D" w:rsidRPr="00B1191D" w14:paraId="03656360" w14:textId="77777777" w:rsidTr="00A21FD5">
        <w:tc>
          <w:tcPr>
            <w:tcW w:w="4536" w:type="dxa"/>
            <w:gridSpan w:val="4"/>
          </w:tcPr>
          <w:p w14:paraId="031623BB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1191D" w:rsidRPr="00B1191D" w14:paraId="5BF27255" w14:textId="77777777" w:rsidTr="00A21FD5">
        <w:tc>
          <w:tcPr>
            <w:tcW w:w="4536" w:type="dxa"/>
            <w:gridSpan w:val="4"/>
          </w:tcPr>
          <w:p w14:paraId="63A21452" w14:textId="090AB73E" w:rsidR="00B1191D" w:rsidRPr="00B1191D" w:rsidRDefault="00B1191D" w:rsidP="00A21FD5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Accounting Officer/ Authority</w:t>
            </w:r>
          </w:p>
        </w:tc>
      </w:tr>
      <w:tr w:rsidR="00B1191D" w:rsidRPr="00B1191D" w14:paraId="7F540C75" w14:textId="77777777" w:rsidTr="00A21FD5">
        <w:tc>
          <w:tcPr>
            <w:tcW w:w="4536" w:type="dxa"/>
            <w:gridSpan w:val="4"/>
          </w:tcPr>
          <w:p w14:paraId="7F190EA7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B1191D" w:rsidRPr="00B1191D" w14:paraId="775444FB" w14:textId="77777777" w:rsidTr="00A21FD5">
        <w:tc>
          <w:tcPr>
            <w:tcW w:w="4536" w:type="dxa"/>
            <w:gridSpan w:val="4"/>
          </w:tcPr>
          <w:p w14:paraId="566EE501" w14:textId="77777777" w:rsidR="00B1191D" w:rsidRPr="00B1191D" w:rsidRDefault="00B1191D" w:rsidP="00A21FD5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88308C8" w14:textId="77777777" w:rsidR="00CA20E4" w:rsidRDefault="00CA20E4" w:rsidP="000B7996">
      <w:pPr>
        <w:spacing w:line="276" w:lineRule="auto"/>
        <w:jc w:val="both"/>
        <w:rPr>
          <w:rFonts w:ascii="Arial" w:hAnsi="Arial" w:cs="Arial"/>
        </w:rPr>
      </w:pPr>
    </w:p>
    <w:p w14:paraId="7304FFC4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</w:p>
    <w:p w14:paraId="04D5756E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</w:p>
    <w:p w14:paraId="0C06B05E" w14:textId="77777777" w:rsidR="000B7996" w:rsidRDefault="000B7996" w:rsidP="000B7996">
      <w:pPr>
        <w:spacing w:line="276" w:lineRule="auto"/>
        <w:jc w:val="both"/>
        <w:rPr>
          <w:rFonts w:ascii="Arial" w:hAnsi="Arial" w:cs="Arial"/>
        </w:rPr>
      </w:pPr>
    </w:p>
    <w:p w14:paraId="77A8AA7C" w14:textId="77777777" w:rsidR="000B7996" w:rsidRPr="00F55E35" w:rsidRDefault="000B7996" w:rsidP="000B7996">
      <w:pPr>
        <w:spacing w:line="276" w:lineRule="auto"/>
        <w:jc w:val="both"/>
        <w:rPr>
          <w:rFonts w:ascii="Arial" w:hAnsi="Arial" w:cs="Arial"/>
          <w:i/>
        </w:rPr>
      </w:pPr>
    </w:p>
    <w:sectPr w:rsidR="000B7996" w:rsidRPr="00F55E35" w:rsidSect="003559D1">
      <w:headerReference w:type="default" r:id="rId7"/>
      <w:headerReference w:type="first" r:id="rId8"/>
      <w:pgSz w:w="11900" w:h="16840"/>
      <w:pgMar w:top="3261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D5483" w14:textId="77777777" w:rsidR="00C177C0" w:rsidRDefault="00C177C0" w:rsidP="002442B3">
      <w:r>
        <w:separator/>
      </w:r>
    </w:p>
  </w:endnote>
  <w:endnote w:type="continuationSeparator" w:id="0">
    <w:p w14:paraId="22D0C952" w14:textId="77777777" w:rsidR="00C177C0" w:rsidRDefault="00C177C0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897DB" w14:textId="77777777" w:rsidR="00C177C0" w:rsidRDefault="00C177C0" w:rsidP="002442B3">
      <w:r>
        <w:separator/>
      </w:r>
    </w:p>
  </w:footnote>
  <w:footnote w:type="continuationSeparator" w:id="0">
    <w:p w14:paraId="60AD4309" w14:textId="77777777" w:rsidR="00C177C0" w:rsidRDefault="00C177C0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3DD07" w14:textId="72A3985A" w:rsidR="009129FF" w:rsidRPr="000C1157" w:rsidRDefault="009129F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11F52358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776043893" name="Picture 17760438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10631B28" w14:textId="51025C51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A6C57" w14:textId="2EBE6E33" w:rsidR="009129FF" w:rsidRPr="000C1157" w:rsidRDefault="00E6698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1312" behindDoc="1" locked="0" layoutInCell="1" allowOverlap="1" wp14:anchorId="117DE3A6" wp14:editId="4E81CA4B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3"/>
          <wp:effectExtent l="0" t="0" r="0" b="0"/>
          <wp:wrapNone/>
          <wp:docPr id="1919338618" name="Picture 19193386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9FF"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="009129FF"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="009129FF"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1</w:t>
    </w:r>
    <w:r w:rsidR="009129FF"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="009129FF"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="009129FF"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="009129FF"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="009129FF"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="009129FF"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506B21C4" w14:textId="77777777" w:rsidR="00413CA5" w:rsidRDefault="0041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20"/>
  <w:attachedTemplate r:id="rId1"/>
  <w:documentProtection w:edit="forms" w:enforcement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12E37"/>
    <w:rsid w:val="00070800"/>
    <w:rsid w:val="0008653B"/>
    <w:rsid w:val="000B7996"/>
    <w:rsid w:val="000D1305"/>
    <w:rsid w:val="00127DFB"/>
    <w:rsid w:val="0014135B"/>
    <w:rsid w:val="001B0C79"/>
    <w:rsid w:val="001D3201"/>
    <w:rsid w:val="001D50DB"/>
    <w:rsid w:val="001E617D"/>
    <w:rsid w:val="002160B3"/>
    <w:rsid w:val="00223F96"/>
    <w:rsid w:val="00223FAF"/>
    <w:rsid w:val="002442B3"/>
    <w:rsid w:val="002516B8"/>
    <w:rsid w:val="00262EB4"/>
    <w:rsid w:val="002713B9"/>
    <w:rsid w:val="002C7504"/>
    <w:rsid w:val="002D65AE"/>
    <w:rsid w:val="002E13D4"/>
    <w:rsid w:val="003072FD"/>
    <w:rsid w:val="00311F83"/>
    <w:rsid w:val="00342FFD"/>
    <w:rsid w:val="003559D1"/>
    <w:rsid w:val="0036729F"/>
    <w:rsid w:val="003E7FF9"/>
    <w:rsid w:val="00413CA5"/>
    <w:rsid w:val="004768AB"/>
    <w:rsid w:val="00480DB5"/>
    <w:rsid w:val="00482994"/>
    <w:rsid w:val="004C4D54"/>
    <w:rsid w:val="004E7865"/>
    <w:rsid w:val="00520F41"/>
    <w:rsid w:val="00554D45"/>
    <w:rsid w:val="005C56BA"/>
    <w:rsid w:val="005F7BCE"/>
    <w:rsid w:val="006004EB"/>
    <w:rsid w:val="00635DE0"/>
    <w:rsid w:val="00645408"/>
    <w:rsid w:val="0068313A"/>
    <w:rsid w:val="006865EB"/>
    <w:rsid w:val="006A1C89"/>
    <w:rsid w:val="006F1E5D"/>
    <w:rsid w:val="007115CF"/>
    <w:rsid w:val="00771C87"/>
    <w:rsid w:val="007738D8"/>
    <w:rsid w:val="0078118A"/>
    <w:rsid w:val="007B3EC9"/>
    <w:rsid w:val="007C7D3E"/>
    <w:rsid w:val="007E5A6A"/>
    <w:rsid w:val="0081375B"/>
    <w:rsid w:val="0090602C"/>
    <w:rsid w:val="009129FF"/>
    <w:rsid w:val="009960FC"/>
    <w:rsid w:val="009A03A5"/>
    <w:rsid w:val="009F439F"/>
    <w:rsid w:val="00A02FAE"/>
    <w:rsid w:val="00A40A87"/>
    <w:rsid w:val="00A77B3C"/>
    <w:rsid w:val="00AB2B80"/>
    <w:rsid w:val="00AC5AB4"/>
    <w:rsid w:val="00AF5A3F"/>
    <w:rsid w:val="00B058F9"/>
    <w:rsid w:val="00B1191D"/>
    <w:rsid w:val="00B46341"/>
    <w:rsid w:val="00B96F8F"/>
    <w:rsid w:val="00BD68ED"/>
    <w:rsid w:val="00C177C0"/>
    <w:rsid w:val="00C2296D"/>
    <w:rsid w:val="00C54053"/>
    <w:rsid w:val="00C629E6"/>
    <w:rsid w:val="00C7032E"/>
    <w:rsid w:val="00C77412"/>
    <w:rsid w:val="00CA20E4"/>
    <w:rsid w:val="00D23FFB"/>
    <w:rsid w:val="00D341D9"/>
    <w:rsid w:val="00DD50A1"/>
    <w:rsid w:val="00DE7759"/>
    <w:rsid w:val="00E015F4"/>
    <w:rsid w:val="00E1527A"/>
    <w:rsid w:val="00E212FB"/>
    <w:rsid w:val="00E6698F"/>
    <w:rsid w:val="00E66E97"/>
    <w:rsid w:val="00F019F8"/>
    <w:rsid w:val="00F17944"/>
    <w:rsid w:val="00F7112A"/>
    <w:rsid w:val="00F712CB"/>
    <w:rsid w:val="00F93100"/>
    <w:rsid w:val="00FA03FF"/>
    <w:rsid w:val="00FA0527"/>
    <w:rsid w:val="00FE3613"/>
    <w:rsid w:val="00FE7F5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7D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7DFB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554D45"/>
    <w:pPr>
      <w:spacing w:after="120" w:line="480" w:lineRule="auto"/>
    </w:pPr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554D45"/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1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1C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1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C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742D-B0E0-4FFB-89DA-42252BEF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9</TotalTime>
  <Pages>2</Pages>
  <Words>218</Words>
  <Characters>1247</Characters>
  <Application>Microsoft Office Word</Application>
  <DocSecurity>2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Nancy Ravele</cp:lastModifiedBy>
  <cp:revision>3</cp:revision>
  <cp:lastPrinted>2018-09-20T13:33:00Z</cp:lastPrinted>
  <dcterms:created xsi:type="dcterms:W3CDTF">2024-07-23T07:01:00Z</dcterms:created>
  <dcterms:modified xsi:type="dcterms:W3CDTF">2024-07-23T07:06:00Z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d972d563d3bb0b61ff12f367c9849d437304bccdeb499d0c49038f40966d05b1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etDate">
    <vt:lpwstr>2023-04-04T08:10:13Z</vt:lpwstr>
  </property>
  <property fmtid="{D5CDD505-2E9C-101B-9397-08002B2CF9AE}" pid="5" name="MSIP_Label_93c4247e-447d-4732-af29-2e529a4288f1_Method">
    <vt:lpwstr>Standard</vt:lpwstr>
  </property>
  <property fmtid="{D5CDD505-2E9C-101B-9397-08002B2CF9AE}" pid="6" name="MSIP_Label_93c4247e-447d-4732-af29-2e529a4288f1_Name">
    <vt:lpwstr>93c4247e-447d-4732-af29-2e529a4288f1</vt:lpwstr>
  </property>
  <property fmtid="{D5CDD505-2E9C-101B-9397-08002B2CF9AE}" pid="7" name="MSIP_Label_93c4247e-447d-4732-af29-2e529a4288f1_SiteId">
    <vt:lpwstr>1a45348f-02b4-4f9a-a7a8-7786f6dd3245</vt:lpwstr>
  </property>
  <property fmtid="{D5CDD505-2E9C-101B-9397-08002B2CF9AE}" pid="8" name="MSIP_Label_93c4247e-447d-4732-af29-2e529a4288f1_ActionId">
    <vt:lpwstr>a0eac574-9ad5-420f-bb76-f25cc15126d0</vt:lpwstr>
  </property>
  <property fmtid="{D5CDD505-2E9C-101B-9397-08002B2CF9AE}" pid="9" name="MSIP_Label_93c4247e-447d-4732-af29-2e529a4288f1_ContentBits">
    <vt:lpwstr>0</vt:lpwstr>
  </property>
</Properties>
</file>